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1543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Mayara Dias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participação na equipe de organização e recepção da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Mayara Dias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participação na equipe de organização e recepção da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2C060D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8E5" w:rsidRDefault="006538E5">
      <w:r>
        <w:separator/>
      </w:r>
    </w:p>
  </w:endnote>
  <w:endnote w:type="continuationSeparator" w:id="0">
    <w:p w:rsidR="006538E5" w:rsidRDefault="00653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8E5" w:rsidRDefault="006538E5">
      <w:r>
        <w:separator/>
      </w:r>
    </w:p>
  </w:footnote>
  <w:footnote w:type="continuationSeparator" w:id="0">
    <w:p w:rsidR="006538E5" w:rsidRDefault="006538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1EFD523B" wp14:editId="77485B5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2DE57532" wp14:editId="56CDCF6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309ADD97" wp14:editId="4033B9A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060D"/>
    <w:rsid w:val="002C4B2B"/>
    <w:rsid w:val="002D1F9A"/>
    <w:rsid w:val="002F02DB"/>
    <w:rsid w:val="00323F0F"/>
    <w:rsid w:val="00397FF3"/>
    <w:rsid w:val="00412795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538E5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155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2015-08-18T15:38:00Z</dcterms:created>
  <dcterms:modified xsi:type="dcterms:W3CDTF">2015-08-18T15:38:00Z</dcterms:modified>
</cp:coreProperties>
</file>